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AD8" w:rsidRPr="006606F6" w:rsidRDefault="001F0AD8" w:rsidP="006B01DC">
      <w:pPr>
        <w:rPr>
          <w:lang w:val="uk-UA"/>
        </w:rPr>
      </w:pPr>
    </w:p>
    <w:p w:rsidR="001F0AD8" w:rsidRPr="0092336A" w:rsidRDefault="001F0AD8" w:rsidP="006B01DC"/>
    <w:p w:rsidR="001F0AD8" w:rsidRDefault="001F0AD8" w:rsidP="006B01DC">
      <w:pPr>
        <w:framePr w:hSpace="141" w:wrap="around" w:vAnchor="text" w:hAnchor="page" w:x="5841" w:y="1"/>
        <w:rPr>
          <w:noProof/>
        </w:rPr>
      </w:pPr>
      <w:r w:rsidRPr="00F576C5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4" o:title=""/>
          </v:shape>
        </w:pict>
      </w:r>
    </w:p>
    <w:p w:rsidR="001F0AD8" w:rsidRDefault="001F0AD8" w:rsidP="006B01DC">
      <w:pPr>
        <w:pStyle w:val="Heading1"/>
        <w:rPr>
          <w:b/>
        </w:rPr>
      </w:pPr>
    </w:p>
    <w:p w:rsidR="001F0AD8" w:rsidRDefault="001F0AD8" w:rsidP="006B01DC">
      <w:pPr>
        <w:pStyle w:val="Heading1"/>
        <w:jc w:val="left"/>
        <w:rPr>
          <w:b/>
          <w:lang w:val="ru-RU"/>
        </w:rPr>
      </w:pPr>
    </w:p>
    <w:p w:rsidR="001F0AD8" w:rsidRDefault="001F0AD8" w:rsidP="006B01DC">
      <w:pPr>
        <w:pStyle w:val="Heading1"/>
        <w:jc w:val="left"/>
        <w:rPr>
          <w:b/>
          <w:lang w:val="ru-RU"/>
        </w:rPr>
      </w:pPr>
    </w:p>
    <w:p w:rsidR="001F0AD8" w:rsidRDefault="001F0AD8" w:rsidP="006B01DC">
      <w:pPr>
        <w:pStyle w:val="Heading1"/>
        <w:jc w:val="left"/>
        <w:rPr>
          <w:b/>
          <w:lang w:val="ru-RU"/>
        </w:rPr>
      </w:pPr>
    </w:p>
    <w:p w:rsidR="001F0AD8" w:rsidRDefault="001F0AD8" w:rsidP="006B01DC">
      <w:pPr>
        <w:pStyle w:val="Heading1"/>
        <w:jc w:val="left"/>
        <w:rPr>
          <w:b/>
        </w:rPr>
      </w:pPr>
      <w:r>
        <w:rPr>
          <w:b/>
        </w:rPr>
        <w:t xml:space="preserve">                                                        УКРАЇНА</w:t>
      </w:r>
    </w:p>
    <w:p w:rsidR="001F0AD8" w:rsidRDefault="001F0AD8" w:rsidP="006B01DC"/>
    <w:p w:rsidR="001F0AD8" w:rsidRDefault="001F0AD8" w:rsidP="006B01DC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1F0AD8" w:rsidRDefault="001F0AD8" w:rsidP="006B01DC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АРЦИЗЬКИЙ  РАЙОН</w:t>
      </w:r>
    </w:p>
    <w:p w:rsidR="001F0AD8" w:rsidRDefault="001F0AD8" w:rsidP="006B01DC">
      <w:pPr>
        <w:pStyle w:val="Heading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1F0AD8" w:rsidRPr="00541AF3" w:rsidRDefault="001F0AD8" w:rsidP="006B01DC">
      <w:pPr>
        <w:jc w:val="center"/>
        <w:rPr>
          <w:b/>
          <w:sz w:val="28"/>
        </w:rPr>
      </w:pPr>
    </w:p>
    <w:p w:rsidR="001F0AD8" w:rsidRDefault="001F0AD8" w:rsidP="006B01DC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1F0AD8" w:rsidRDefault="001F0AD8" w:rsidP="006B01DC">
      <w:pPr>
        <w:jc w:val="center"/>
        <w:rPr>
          <w:sz w:val="24"/>
          <w:szCs w:val="24"/>
          <w:lang w:val="uk-UA"/>
        </w:rPr>
      </w:pPr>
    </w:p>
    <w:p w:rsidR="001F0AD8" w:rsidRPr="001644A9" w:rsidRDefault="001F0AD8" w:rsidP="006B01DC">
      <w:pPr>
        <w:jc w:val="center"/>
        <w:rPr>
          <w:sz w:val="24"/>
          <w:szCs w:val="24"/>
          <w:lang w:val="uk-UA"/>
        </w:rPr>
      </w:pPr>
      <w:r w:rsidRPr="001644A9">
        <w:rPr>
          <w:sz w:val="24"/>
          <w:szCs w:val="24"/>
          <w:lang w:val="uk-UA"/>
        </w:rPr>
        <w:t>м.Арциз</w:t>
      </w:r>
    </w:p>
    <w:p w:rsidR="001F0AD8" w:rsidRDefault="001F0AD8" w:rsidP="006B01DC">
      <w:pPr>
        <w:jc w:val="center"/>
        <w:rPr>
          <w:b/>
          <w:sz w:val="28"/>
          <w:lang w:val="uk-UA"/>
        </w:rPr>
      </w:pPr>
    </w:p>
    <w:p w:rsidR="001F0AD8" w:rsidRPr="00690794" w:rsidRDefault="001F0AD8" w:rsidP="006B01DC">
      <w:pPr>
        <w:jc w:val="both"/>
        <w:rPr>
          <w:sz w:val="28"/>
          <w:lang w:val="uk-UA"/>
        </w:rPr>
      </w:pPr>
      <w:r>
        <w:rPr>
          <w:sz w:val="28"/>
          <w:lang w:val="uk-UA"/>
        </w:rPr>
        <w:t>16 червня  2021 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         № 158-к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F0AD8" w:rsidRDefault="001F0AD8" w:rsidP="006B01DC">
      <w:pPr>
        <w:pStyle w:val="Title"/>
      </w:pPr>
    </w:p>
    <w:p w:rsidR="001F0AD8" w:rsidRDefault="001F0AD8" w:rsidP="006B01DC">
      <w:pPr>
        <w:pStyle w:val="Title"/>
      </w:pPr>
    </w:p>
    <w:p w:rsidR="001F0AD8" w:rsidRDefault="001F0AD8" w:rsidP="006B01DC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Про надання відпустки без збереження заробітної плати </w:t>
      </w:r>
    </w:p>
    <w:p w:rsidR="001F0AD8" w:rsidRDefault="001F0AD8" w:rsidP="006B01DC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міському голові Парпуланському С.А.  </w:t>
      </w:r>
    </w:p>
    <w:p w:rsidR="001F0AD8" w:rsidRDefault="001F0AD8" w:rsidP="006B01DC">
      <w:pPr>
        <w:jc w:val="center"/>
        <w:rPr>
          <w:b/>
          <w:sz w:val="28"/>
          <w:lang w:val="uk-UA"/>
        </w:rPr>
      </w:pPr>
    </w:p>
    <w:p w:rsidR="001F0AD8" w:rsidRDefault="001F0AD8" w:rsidP="006B01DC">
      <w:pPr>
        <w:jc w:val="center"/>
        <w:rPr>
          <w:b/>
          <w:sz w:val="28"/>
          <w:lang w:val="uk-UA"/>
        </w:rPr>
      </w:pPr>
    </w:p>
    <w:p w:rsidR="001F0AD8" w:rsidRPr="00304E5B" w:rsidRDefault="001F0AD8" w:rsidP="006B01DC">
      <w:pPr>
        <w:pStyle w:val="BodyTextIndent2"/>
        <w:spacing w:line="360" w:lineRule="auto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підставі пункту 20 частини 4 статті 42 </w:t>
      </w:r>
      <w:r w:rsidRPr="00304E5B">
        <w:rPr>
          <w:sz w:val="28"/>
          <w:szCs w:val="28"/>
          <w:lang w:val="uk-UA"/>
        </w:rPr>
        <w:t xml:space="preserve"> Закону України "Про м</w:t>
      </w:r>
      <w:r w:rsidRPr="00304E5B">
        <w:rPr>
          <w:sz w:val="28"/>
          <w:szCs w:val="28"/>
        </w:rPr>
        <w:t>i</w:t>
      </w:r>
      <w:r>
        <w:rPr>
          <w:sz w:val="28"/>
          <w:szCs w:val="28"/>
          <w:lang w:val="uk-UA"/>
        </w:rPr>
        <w:t>сцеве</w:t>
      </w:r>
      <w:r w:rsidRPr="00304E5B">
        <w:rPr>
          <w:sz w:val="28"/>
          <w:szCs w:val="28"/>
          <w:lang w:val="uk-UA"/>
        </w:rPr>
        <w:t xml:space="preserve"> самоврядування</w:t>
      </w:r>
      <w:r>
        <w:rPr>
          <w:sz w:val="28"/>
          <w:szCs w:val="28"/>
          <w:lang w:val="uk-UA"/>
        </w:rPr>
        <w:t xml:space="preserve"> в Україні</w:t>
      </w:r>
      <w:r w:rsidRPr="00304E5B">
        <w:rPr>
          <w:sz w:val="28"/>
          <w:szCs w:val="28"/>
          <w:lang w:val="uk-UA"/>
        </w:rPr>
        <w:t>"</w:t>
      </w:r>
      <w:r>
        <w:rPr>
          <w:sz w:val="28"/>
          <w:szCs w:val="28"/>
          <w:lang w:val="uk-UA"/>
        </w:rPr>
        <w:t xml:space="preserve">,статті 26 </w:t>
      </w:r>
      <w:r w:rsidRPr="00304E5B">
        <w:rPr>
          <w:sz w:val="28"/>
          <w:szCs w:val="28"/>
          <w:lang w:val="uk-UA"/>
        </w:rPr>
        <w:t>Закону України "Про в</w:t>
      </w:r>
      <w:r w:rsidRPr="00304E5B">
        <w:rPr>
          <w:sz w:val="28"/>
          <w:szCs w:val="28"/>
        </w:rPr>
        <w:t>i</w:t>
      </w:r>
      <w:r w:rsidRPr="00304E5B">
        <w:rPr>
          <w:sz w:val="28"/>
          <w:szCs w:val="28"/>
          <w:lang w:val="uk-UA"/>
        </w:rPr>
        <w:t>дпустки"</w:t>
      </w:r>
      <w:r>
        <w:rPr>
          <w:sz w:val="28"/>
          <w:szCs w:val="28"/>
          <w:lang w:val="uk-UA"/>
        </w:rPr>
        <w:t>:</w:t>
      </w:r>
    </w:p>
    <w:p w:rsidR="001F0AD8" w:rsidRDefault="001F0AD8" w:rsidP="006B01DC">
      <w:pPr>
        <w:pStyle w:val="BodyTextIndent"/>
        <w:spacing w:line="360" w:lineRule="auto"/>
        <w:ind w:left="0" w:firstLine="708"/>
        <w:jc w:val="both"/>
        <w:rPr>
          <w:sz w:val="28"/>
          <w:szCs w:val="28"/>
          <w:lang w:val="uk-UA"/>
        </w:rPr>
      </w:pPr>
      <w:r w:rsidRPr="002E6515">
        <w:rPr>
          <w:sz w:val="28"/>
          <w:szCs w:val="28"/>
        </w:rPr>
        <w:t xml:space="preserve">1. </w:t>
      </w:r>
      <w:r>
        <w:rPr>
          <w:sz w:val="28"/>
          <w:szCs w:val="28"/>
          <w:lang w:val="uk-UA"/>
        </w:rPr>
        <w:t xml:space="preserve">Вибуваю у </w:t>
      </w:r>
      <w:r w:rsidRPr="002E6515">
        <w:rPr>
          <w:sz w:val="28"/>
          <w:szCs w:val="28"/>
        </w:rPr>
        <w:t>вiдпустку</w:t>
      </w:r>
      <w:r>
        <w:rPr>
          <w:sz w:val="28"/>
          <w:szCs w:val="28"/>
          <w:lang w:val="uk-UA"/>
        </w:rPr>
        <w:t xml:space="preserve">без збереження  заробітної плати </w:t>
      </w:r>
      <w:r>
        <w:rPr>
          <w:sz w:val="28"/>
          <w:szCs w:val="28"/>
        </w:rPr>
        <w:t>тривалістю</w:t>
      </w:r>
      <w:r>
        <w:rPr>
          <w:sz w:val="28"/>
          <w:szCs w:val="28"/>
          <w:lang w:val="uk-UA"/>
        </w:rPr>
        <w:t xml:space="preserve"> </w:t>
      </w:r>
      <w:r w:rsidRPr="00AF0873">
        <w:rPr>
          <w:sz w:val="28"/>
          <w:szCs w:val="28"/>
          <w:highlight w:val="black"/>
          <w:lang w:val="uk-UA"/>
        </w:rPr>
        <w:t>5</w:t>
      </w:r>
      <w:r w:rsidRPr="00AF0873">
        <w:rPr>
          <w:sz w:val="28"/>
          <w:szCs w:val="28"/>
          <w:highlight w:val="black"/>
        </w:rPr>
        <w:t>календарн</w:t>
      </w:r>
      <w:r w:rsidRPr="00AF0873">
        <w:rPr>
          <w:sz w:val="28"/>
          <w:szCs w:val="28"/>
          <w:highlight w:val="black"/>
          <w:lang w:val="uk-UA"/>
        </w:rPr>
        <w:t>их</w:t>
      </w:r>
      <w:r w:rsidRPr="00AF0873">
        <w:rPr>
          <w:sz w:val="28"/>
          <w:szCs w:val="28"/>
          <w:highlight w:val="black"/>
        </w:rPr>
        <w:t xml:space="preserve"> д</w:t>
      </w:r>
      <w:r w:rsidRPr="00AF0873">
        <w:rPr>
          <w:sz w:val="28"/>
          <w:szCs w:val="28"/>
          <w:highlight w:val="black"/>
          <w:lang w:val="uk-UA"/>
        </w:rPr>
        <w:t>нів</w:t>
      </w:r>
      <w:bookmarkStart w:id="0" w:name="_GoBack"/>
      <w:bookmarkEnd w:id="0"/>
      <w:r w:rsidRPr="00AF0873">
        <w:rPr>
          <w:sz w:val="28"/>
          <w:szCs w:val="28"/>
          <w:highlight w:val="black"/>
          <w:lang w:val="uk-UA"/>
        </w:rPr>
        <w:t xml:space="preserve"> з 17 червня </w:t>
      </w:r>
      <w:r w:rsidRPr="00AF0873">
        <w:rPr>
          <w:sz w:val="28"/>
          <w:szCs w:val="28"/>
          <w:highlight w:val="black"/>
        </w:rPr>
        <w:t xml:space="preserve"> 20</w:t>
      </w:r>
      <w:r w:rsidRPr="00AF0873">
        <w:rPr>
          <w:sz w:val="28"/>
          <w:szCs w:val="28"/>
          <w:highlight w:val="black"/>
          <w:lang w:val="uk-UA"/>
        </w:rPr>
        <w:t>21</w:t>
      </w:r>
      <w:r w:rsidRPr="00AF0873">
        <w:rPr>
          <w:sz w:val="28"/>
          <w:szCs w:val="28"/>
          <w:highlight w:val="black"/>
        </w:rPr>
        <w:t xml:space="preserve"> року</w:t>
      </w:r>
      <w:r w:rsidRPr="00AF0873">
        <w:rPr>
          <w:sz w:val="28"/>
          <w:szCs w:val="28"/>
          <w:highlight w:val="black"/>
          <w:lang w:val="uk-UA"/>
        </w:rPr>
        <w:t xml:space="preserve"> по 21 червня 2021 року включно</w:t>
      </w:r>
      <w:r w:rsidRPr="002E6515">
        <w:rPr>
          <w:sz w:val="28"/>
          <w:szCs w:val="28"/>
        </w:rPr>
        <w:t xml:space="preserve">.  </w:t>
      </w:r>
    </w:p>
    <w:p w:rsidR="001F0AD8" w:rsidRPr="006B590B" w:rsidRDefault="001F0AD8" w:rsidP="006B01DC">
      <w:pPr>
        <w:pStyle w:val="BodyTextIndent"/>
        <w:spacing w:line="360" w:lineRule="auto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 час моєї відпустки виконання  повноважень міського голови покладаю на секретаря міської ради Добрякову Ольгу Григорівну.</w:t>
      </w:r>
    </w:p>
    <w:p w:rsidR="001F0AD8" w:rsidRDefault="001F0AD8" w:rsidP="006B01DC">
      <w:pPr>
        <w:pStyle w:val="BodyText"/>
        <w:spacing w:line="276" w:lineRule="auto"/>
        <w:ind w:firstLine="708"/>
      </w:pPr>
      <w:r>
        <w:t>3.Відділу бухгалтерського  обліку, звітності та фінансово-господарського забезпечення Арцизької міської ради  зробити відповідні розрахунки.</w:t>
      </w:r>
    </w:p>
    <w:p w:rsidR="001F0AD8" w:rsidRDefault="001F0AD8" w:rsidP="006B01DC">
      <w:pPr>
        <w:pStyle w:val="Heading2"/>
      </w:pPr>
    </w:p>
    <w:p w:rsidR="001F0AD8" w:rsidRDefault="001F0AD8" w:rsidP="006B01DC">
      <w:pPr>
        <w:pStyle w:val="Heading2"/>
      </w:pPr>
    </w:p>
    <w:p w:rsidR="001F0AD8" w:rsidRPr="000917CC" w:rsidRDefault="001F0AD8" w:rsidP="006B01DC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1F0AD8" w:rsidRDefault="001F0AD8" w:rsidP="006B01DC"/>
    <w:p w:rsidR="001F0AD8" w:rsidRDefault="001F0AD8" w:rsidP="006B01DC"/>
    <w:p w:rsidR="001F0AD8" w:rsidRDefault="001F0AD8" w:rsidP="006B01DC">
      <w:pPr>
        <w:rPr>
          <w:lang w:val="uk-UA"/>
        </w:rPr>
      </w:pPr>
    </w:p>
    <w:p w:rsidR="001F0AD8" w:rsidRPr="006B590B" w:rsidRDefault="001F0AD8" w:rsidP="006B01DC">
      <w:pPr>
        <w:rPr>
          <w:sz w:val="28"/>
          <w:szCs w:val="28"/>
          <w:lang w:val="uk-UA"/>
        </w:rPr>
      </w:pPr>
    </w:p>
    <w:p w:rsidR="001F0AD8" w:rsidRDefault="001F0AD8" w:rsidP="006B01DC">
      <w:pPr>
        <w:rPr>
          <w:lang w:val="uk-UA"/>
        </w:rPr>
      </w:pPr>
    </w:p>
    <w:p w:rsidR="001F0AD8" w:rsidRDefault="001F0AD8" w:rsidP="006B01DC">
      <w:pPr>
        <w:rPr>
          <w:lang w:val="uk-UA"/>
        </w:rPr>
      </w:pPr>
    </w:p>
    <w:p w:rsidR="001F0AD8" w:rsidRDefault="001F0AD8" w:rsidP="006B01DC">
      <w:pPr>
        <w:rPr>
          <w:lang w:val="uk-UA"/>
        </w:rPr>
      </w:pPr>
    </w:p>
    <w:p w:rsidR="001F0AD8" w:rsidRDefault="001F0AD8" w:rsidP="006B01DC">
      <w:pPr>
        <w:rPr>
          <w:lang w:val="uk-UA"/>
        </w:rPr>
      </w:pPr>
    </w:p>
    <w:p w:rsidR="001F0AD8" w:rsidRDefault="001F0AD8" w:rsidP="006B01DC">
      <w:pPr>
        <w:rPr>
          <w:lang w:val="uk-UA"/>
        </w:rPr>
      </w:pPr>
    </w:p>
    <w:p w:rsidR="001F0AD8" w:rsidRDefault="001F0AD8" w:rsidP="006B01DC">
      <w:pPr>
        <w:rPr>
          <w:lang w:val="uk-UA"/>
        </w:rPr>
      </w:pPr>
    </w:p>
    <w:p w:rsidR="001F0AD8" w:rsidRDefault="001F0AD8" w:rsidP="006B01DC">
      <w:pPr>
        <w:rPr>
          <w:lang w:val="uk-UA"/>
        </w:rPr>
      </w:pPr>
    </w:p>
    <w:p w:rsidR="001F0AD8" w:rsidRDefault="001F0AD8" w:rsidP="006B01DC">
      <w:pPr>
        <w:rPr>
          <w:lang w:val="uk-UA"/>
        </w:rPr>
      </w:pPr>
    </w:p>
    <w:p w:rsidR="001F0AD8" w:rsidRDefault="001F0AD8" w:rsidP="006B01DC">
      <w:pPr>
        <w:rPr>
          <w:lang w:val="uk-UA"/>
        </w:rPr>
      </w:pPr>
    </w:p>
    <w:p w:rsidR="001F0AD8" w:rsidRDefault="001F0AD8" w:rsidP="006B01DC">
      <w:pPr>
        <w:rPr>
          <w:lang w:val="uk-UA"/>
        </w:rPr>
      </w:pPr>
    </w:p>
    <w:p w:rsidR="001F0AD8" w:rsidRDefault="001F0AD8" w:rsidP="006B01DC">
      <w:pPr>
        <w:rPr>
          <w:lang w:val="uk-UA"/>
        </w:rPr>
      </w:pPr>
    </w:p>
    <w:p w:rsidR="001F0AD8" w:rsidRPr="000A6718" w:rsidRDefault="001F0AD8" w:rsidP="006B01DC">
      <w:pPr>
        <w:rPr>
          <w:lang w:val="uk-UA"/>
        </w:rPr>
      </w:pPr>
    </w:p>
    <w:p w:rsidR="001F0AD8" w:rsidRPr="00E96A52" w:rsidRDefault="001F0AD8" w:rsidP="006B01DC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1F0AD8" w:rsidRPr="00E96A52" w:rsidRDefault="001F0AD8" w:rsidP="006B01DC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>16 червня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158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1F0AD8" w:rsidRDefault="001F0AD8" w:rsidP="006B01DC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F0AD8" w:rsidRPr="006B590B" w:rsidRDefault="001F0AD8" w:rsidP="006B590B">
      <w:pPr>
        <w:jc w:val="both"/>
        <w:rPr>
          <w:b/>
          <w:sz w:val="28"/>
          <w:lang w:val="uk-UA"/>
        </w:rPr>
      </w:pPr>
      <w:r w:rsidRPr="006B590B">
        <w:rPr>
          <w:b/>
          <w:sz w:val="28"/>
          <w:lang w:val="uk-UA"/>
        </w:rPr>
        <w:t xml:space="preserve">Про надання відпустки без збереження заробітної плати міському голові  Парпуланському С.А.  </w:t>
      </w:r>
    </w:p>
    <w:p w:rsidR="001F0AD8" w:rsidRDefault="001F0AD8" w:rsidP="006B01DC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1F0AD8" w:rsidRPr="00CF77D5" w:rsidRDefault="001F0AD8" w:rsidP="006B01DC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1F0AD8" w:rsidRPr="00712174" w:rsidRDefault="001F0AD8" w:rsidP="006B590B">
      <w:pPr>
        <w:rPr>
          <w:sz w:val="28"/>
          <w:szCs w:val="28"/>
          <w:lang w:val="uk-UA"/>
        </w:rPr>
      </w:pPr>
      <w:r w:rsidRPr="00712174">
        <w:rPr>
          <w:sz w:val="28"/>
          <w:szCs w:val="28"/>
          <w:lang w:val="uk-UA"/>
        </w:rPr>
        <w:t>Заступник  Арцизького міського голови</w:t>
      </w:r>
    </w:p>
    <w:p w:rsidR="001F0AD8" w:rsidRPr="00712174" w:rsidRDefault="001F0AD8" w:rsidP="006B590B">
      <w:pPr>
        <w:rPr>
          <w:sz w:val="28"/>
          <w:szCs w:val="28"/>
          <w:lang w:val="uk-UA"/>
        </w:rPr>
      </w:pPr>
      <w:r w:rsidRPr="00712174">
        <w:rPr>
          <w:sz w:val="28"/>
          <w:szCs w:val="28"/>
          <w:lang w:val="uk-UA"/>
        </w:rPr>
        <w:t xml:space="preserve"> __________         О.Стоянова</w:t>
      </w:r>
    </w:p>
    <w:p w:rsidR="001F0AD8" w:rsidRPr="00712174" w:rsidRDefault="001F0AD8" w:rsidP="006B590B">
      <w:pPr>
        <w:rPr>
          <w:b/>
          <w:sz w:val="28"/>
          <w:szCs w:val="28"/>
          <w:lang w:val="uk-UA"/>
        </w:rPr>
      </w:pPr>
    </w:p>
    <w:p w:rsidR="001F0AD8" w:rsidRPr="00712174" w:rsidRDefault="001F0AD8" w:rsidP="006B590B">
      <w:pPr>
        <w:rPr>
          <w:sz w:val="28"/>
          <w:szCs w:val="28"/>
          <w:lang w:val="uk-UA"/>
        </w:rPr>
      </w:pPr>
    </w:p>
    <w:p w:rsidR="001F0AD8" w:rsidRPr="00712174" w:rsidRDefault="001F0AD8" w:rsidP="006B590B">
      <w:pPr>
        <w:rPr>
          <w:sz w:val="28"/>
          <w:szCs w:val="28"/>
          <w:lang w:val="uk-UA"/>
        </w:rPr>
      </w:pPr>
      <w:r w:rsidRPr="00712174">
        <w:rPr>
          <w:sz w:val="28"/>
          <w:szCs w:val="28"/>
          <w:lang w:val="uk-UA"/>
        </w:rPr>
        <w:t>Начальник  юридичного відділу  міської ради</w:t>
      </w:r>
    </w:p>
    <w:p w:rsidR="001F0AD8" w:rsidRPr="00712174" w:rsidRDefault="001F0AD8" w:rsidP="006B590B">
      <w:pPr>
        <w:rPr>
          <w:sz w:val="28"/>
          <w:szCs w:val="28"/>
          <w:lang w:val="uk-UA"/>
        </w:rPr>
      </w:pPr>
      <w:r w:rsidRPr="00712174">
        <w:rPr>
          <w:sz w:val="28"/>
          <w:szCs w:val="28"/>
          <w:lang w:val="uk-UA"/>
        </w:rPr>
        <w:t>__________         А.Станкова</w:t>
      </w:r>
    </w:p>
    <w:p w:rsidR="001F0AD8" w:rsidRPr="00712174" w:rsidRDefault="001F0AD8" w:rsidP="006B590B">
      <w:pPr>
        <w:rPr>
          <w:sz w:val="28"/>
          <w:szCs w:val="28"/>
          <w:lang w:val="uk-UA"/>
        </w:rPr>
      </w:pPr>
    </w:p>
    <w:p w:rsidR="001F0AD8" w:rsidRPr="00712174" w:rsidRDefault="001F0AD8" w:rsidP="006B590B">
      <w:pPr>
        <w:rPr>
          <w:sz w:val="28"/>
          <w:szCs w:val="28"/>
          <w:lang w:val="uk-UA"/>
        </w:rPr>
      </w:pPr>
    </w:p>
    <w:p w:rsidR="001F0AD8" w:rsidRPr="00712174" w:rsidRDefault="001F0AD8" w:rsidP="006B590B">
      <w:pPr>
        <w:rPr>
          <w:sz w:val="28"/>
          <w:szCs w:val="28"/>
          <w:lang w:val="uk-UA"/>
        </w:rPr>
      </w:pPr>
      <w:r w:rsidRPr="00712174">
        <w:rPr>
          <w:sz w:val="28"/>
          <w:szCs w:val="28"/>
          <w:lang w:val="uk-UA"/>
        </w:rPr>
        <w:t>Начальник відділу організаційної та кадрової роботи міської ради</w:t>
      </w:r>
    </w:p>
    <w:p w:rsidR="001F0AD8" w:rsidRPr="00712174" w:rsidRDefault="001F0AD8" w:rsidP="006B590B">
      <w:pPr>
        <w:rPr>
          <w:sz w:val="28"/>
          <w:szCs w:val="28"/>
          <w:lang w:val="uk-UA"/>
        </w:rPr>
      </w:pPr>
      <w:r w:rsidRPr="00712174">
        <w:rPr>
          <w:sz w:val="28"/>
          <w:szCs w:val="28"/>
          <w:lang w:val="uk-UA"/>
        </w:rPr>
        <w:t>_________</w:t>
      </w:r>
      <w:r w:rsidRPr="00712174">
        <w:rPr>
          <w:sz w:val="28"/>
          <w:szCs w:val="28"/>
          <w:lang w:val="uk-UA"/>
        </w:rPr>
        <w:tab/>
        <w:t xml:space="preserve">        І. Стойкова</w:t>
      </w:r>
    </w:p>
    <w:p w:rsidR="001F0AD8" w:rsidRPr="00712174" w:rsidRDefault="001F0AD8" w:rsidP="006B590B">
      <w:pPr>
        <w:rPr>
          <w:lang w:val="uk-UA"/>
        </w:rPr>
      </w:pPr>
    </w:p>
    <w:p w:rsidR="001F0AD8" w:rsidRPr="00712174" w:rsidRDefault="001F0AD8" w:rsidP="006B590B">
      <w:pPr>
        <w:rPr>
          <w:lang w:val="uk-UA"/>
        </w:rPr>
      </w:pPr>
    </w:p>
    <w:p w:rsidR="001F0AD8" w:rsidRPr="00712174" w:rsidRDefault="001F0AD8" w:rsidP="006B590B">
      <w:pPr>
        <w:rPr>
          <w:lang w:val="uk-UA"/>
        </w:rPr>
      </w:pPr>
    </w:p>
    <w:p w:rsidR="001F0AD8" w:rsidRPr="00712174" w:rsidRDefault="001F0AD8" w:rsidP="006B590B">
      <w:pPr>
        <w:rPr>
          <w:lang w:val="uk-UA"/>
        </w:rPr>
      </w:pPr>
    </w:p>
    <w:p w:rsidR="001F0AD8" w:rsidRPr="00712174" w:rsidRDefault="001F0AD8" w:rsidP="006B590B">
      <w:pPr>
        <w:rPr>
          <w:sz w:val="24"/>
          <w:szCs w:val="24"/>
          <w:lang w:val="uk-UA"/>
        </w:rPr>
      </w:pPr>
    </w:p>
    <w:p w:rsidR="001F0AD8" w:rsidRPr="00712174" w:rsidRDefault="001F0AD8" w:rsidP="006B590B">
      <w:pPr>
        <w:rPr>
          <w:lang w:val="uk-UA"/>
        </w:rPr>
      </w:pPr>
    </w:p>
    <w:p w:rsidR="001F0AD8" w:rsidRPr="00712174" w:rsidRDefault="001F0AD8" w:rsidP="006B590B">
      <w:pPr>
        <w:rPr>
          <w:lang w:val="uk-UA"/>
        </w:rPr>
      </w:pPr>
    </w:p>
    <w:p w:rsidR="001F0AD8" w:rsidRPr="00712174" w:rsidRDefault="001F0AD8" w:rsidP="006B590B">
      <w:pPr>
        <w:rPr>
          <w:lang w:val="uk-UA"/>
        </w:rPr>
      </w:pPr>
    </w:p>
    <w:p w:rsidR="001F0AD8" w:rsidRPr="00712174" w:rsidRDefault="001F0AD8" w:rsidP="006B590B">
      <w:pPr>
        <w:rPr>
          <w:lang w:val="uk-UA"/>
        </w:rPr>
      </w:pPr>
    </w:p>
    <w:p w:rsidR="001F0AD8" w:rsidRPr="00712174" w:rsidRDefault="001F0AD8" w:rsidP="006B590B">
      <w:pPr>
        <w:rPr>
          <w:lang w:val="uk-UA"/>
        </w:rPr>
      </w:pPr>
    </w:p>
    <w:p w:rsidR="001F0AD8" w:rsidRPr="00712174" w:rsidRDefault="001F0AD8" w:rsidP="006B590B">
      <w:pPr>
        <w:rPr>
          <w:sz w:val="24"/>
          <w:szCs w:val="24"/>
          <w:lang w:val="uk-UA"/>
        </w:rPr>
      </w:pPr>
      <w:r w:rsidRPr="00712174">
        <w:rPr>
          <w:sz w:val="24"/>
          <w:szCs w:val="24"/>
          <w:lang w:val="uk-UA"/>
        </w:rPr>
        <w:t>Виконавець: Колеснікова  Н.Д., головний спеціаліст відділу по роботі з персоналом</w:t>
      </w:r>
    </w:p>
    <w:p w:rsidR="001F0AD8" w:rsidRPr="00712174" w:rsidRDefault="001F0AD8" w:rsidP="006B590B">
      <w:pPr>
        <w:rPr>
          <w:lang w:val="uk-UA"/>
        </w:rPr>
      </w:pPr>
    </w:p>
    <w:p w:rsidR="001F0AD8" w:rsidRDefault="001F0AD8" w:rsidP="006B01DC">
      <w:pPr>
        <w:rPr>
          <w:lang w:val="uk-UA"/>
        </w:rPr>
      </w:pPr>
    </w:p>
    <w:p w:rsidR="001F0AD8" w:rsidRDefault="001F0AD8" w:rsidP="006B01DC">
      <w:pPr>
        <w:rPr>
          <w:lang w:val="uk-UA"/>
        </w:rPr>
      </w:pPr>
    </w:p>
    <w:p w:rsidR="001F0AD8" w:rsidRDefault="001F0AD8" w:rsidP="006B01DC">
      <w:pPr>
        <w:rPr>
          <w:lang w:val="uk-UA"/>
        </w:rPr>
      </w:pPr>
    </w:p>
    <w:p w:rsidR="001F0AD8" w:rsidRDefault="001F0AD8" w:rsidP="006B01DC">
      <w:pPr>
        <w:rPr>
          <w:lang w:val="uk-UA"/>
        </w:rPr>
      </w:pPr>
    </w:p>
    <w:p w:rsidR="001F0AD8" w:rsidRDefault="001F0AD8" w:rsidP="006B01DC">
      <w:pPr>
        <w:rPr>
          <w:lang w:val="uk-UA"/>
        </w:rPr>
      </w:pPr>
    </w:p>
    <w:p w:rsidR="001F0AD8" w:rsidRDefault="001F0AD8" w:rsidP="006B01DC">
      <w:pPr>
        <w:rPr>
          <w:lang w:val="uk-UA"/>
        </w:rPr>
      </w:pPr>
    </w:p>
    <w:p w:rsidR="001F0AD8" w:rsidRDefault="001F0AD8" w:rsidP="006B01DC">
      <w:pPr>
        <w:rPr>
          <w:lang w:val="uk-UA"/>
        </w:rPr>
      </w:pPr>
    </w:p>
    <w:p w:rsidR="001F0AD8" w:rsidRDefault="001F0AD8"/>
    <w:sectPr w:rsidR="001F0AD8" w:rsidSect="00226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01DC"/>
    <w:rsid w:val="00063EE7"/>
    <w:rsid w:val="0008594E"/>
    <w:rsid w:val="000917CC"/>
    <w:rsid w:val="000A6718"/>
    <w:rsid w:val="000D3385"/>
    <w:rsid w:val="0012296C"/>
    <w:rsid w:val="001644A9"/>
    <w:rsid w:val="001F0AD8"/>
    <w:rsid w:val="0022651C"/>
    <w:rsid w:val="002E6515"/>
    <w:rsid w:val="002F1374"/>
    <w:rsid w:val="003010A8"/>
    <w:rsid w:val="00304E5B"/>
    <w:rsid w:val="003E314D"/>
    <w:rsid w:val="004E1A5C"/>
    <w:rsid w:val="00541AF3"/>
    <w:rsid w:val="006606F6"/>
    <w:rsid w:val="00690794"/>
    <w:rsid w:val="006B01DC"/>
    <w:rsid w:val="006B590B"/>
    <w:rsid w:val="00707B4B"/>
    <w:rsid w:val="00712174"/>
    <w:rsid w:val="00746F43"/>
    <w:rsid w:val="007735AB"/>
    <w:rsid w:val="00791A64"/>
    <w:rsid w:val="00821AC9"/>
    <w:rsid w:val="0092336A"/>
    <w:rsid w:val="009B6C2C"/>
    <w:rsid w:val="00AF0873"/>
    <w:rsid w:val="00BF4921"/>
    <w:rsid w:val="00C05670"/>
    <w:rsid w:val="00CF77D5"/>
    <w:rsid w:val="00DB43FD"/>
    <w:rsid w:val="00E96A52"/>
    <w:rsid w:val="00F57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1DC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01DC"/>
    <w:pPr>
      <w:keepNext/>
      <w:jc w:val="center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01DC"/>
    <w:pPr>
      <w:keepNext/>
      <w:outlineLvl w:val="1"/>
    </w:pPr>
    <w:rPr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B01DC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B01DC"/>
    <w:rPr>
      <w:rFonts w:ascii="Times New Roman" w:hAnsi="Times New Roman" w:cs="Times New Roman"/>
      <w:sz w:val="28"/>
      <w:szCs w:val="28"/>
      <w:lang w:val="uk-UA" w:eastAsia="ru-RU"/>
    </w:rPr>
  </w:style>
  <w:style w:type="paragraph" w:styleId="Title">
    <w:name w:val="Title"/>
    <w:basedOn w:val="Normal"/>
    <w:link w:val="TitleChar"/>
    <w:uiPriority w:val="99"/>
    <w:qFormat/>
    <w:rsid w:val="006B01DC"/>
    <w:pPr>
      <w:jc w:val="center"/>
    </w:pPr>
    <w:rPr>
      <w:sz w:val="28"/>
      <w:szCs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6B01DC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6B01DC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B01DC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6B01D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B01DC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6B01D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B01DC"/>
    <w:rPr>
      <w:rFonts w:ascii="Times New Roman" w:hAnsi="Times New Roman" w:cs="Times New Roman"/>
      <w:sz w:val="20"/>
      <w:szCs w:val="20"/>
      <w:lang w:eastAsia="ru-RU"/>
    </w:rPr>
  </w:style>
  <w:style w:type="paragraph" w:styleId="NoSpacing">
    <w:name w:val="No Spacing"/>
    <w:uiPriority w:val="99"/>
    <w:qFormat/>
    <w:rsid w:val="006B01DC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B01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B01D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2</Pages>
  <Words>285</Words>
  <Characters>1629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4</cp:revision>
  <cp:lastPrinted>2021-06-16T11:50:00Z</cp:lastPrinted>
  <dcterms:created xsi:type="dcterms:W3CDTF">2021-06-16T11:25:00Z</dcterms:created>
  <dcterms:modified xsi:type="dcterms:W3CDTF">2022-01-11T13:05:00Z</dcterms:modified>
</cp:coreProperties>
</file>